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001ED" w:rsidTr="006001ED" w14:paraId="2CD02DA0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ED" w:rsidRDefault="006001ED" w14:paraId="3574F662" w14:textId="0620CFD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1ED" w:rsidRDefault="006001ED" w14:paraId="631CD10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001ED" w:rsidRDefault="006001ED" w14:paraId="638C326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001ED" w:rsidRDefault="006001ED" w14:paraId="1476044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001ED" w:rsidRDefault="006001ED" w14:paraId="0E8F5C2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6001ED" w:rsidP="006001ED" w:rsidRDefault="006001ED" w14:paraId="49730F9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001ED" w:rsidP="006001ED" w:rsidRDefault="006001ED" w14:paraId="5E2A0419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001ED" w:rsidP="006001ED" w:rsidRDefault="006001ED" w14:paraId="0CEC10A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St-2675/2019</w:t>
      </w:r>
    </w:p>
    <w:p w:rsidR="006001ED" w:rsidP="006001ED" w:rsidRDefault="006001ED" w14:paraId="574844F0" w14:textId="77777777">
      <w:pPr>
        <w:tabs>
          <w:tab w:val="left" w:pos="709"/>
        </w:tabs>
      </w:pPr>
      <w:r>
        <w:t xml:space="preserve"> </w:t>
      </w:r>
    </w:p>
    <w:p w:rsidR="006001ED" w:rsidP="006001ED" w:rsidRDefault="006001ED" w14:paraId="0A899CB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001ED" w:rsidP="006001ED" w:rsidRDefault="006001ED" w14:paraId="5C4D865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001ED" w:rsidP="006001ED" w:rsidRDefault="006001ED" w14:paraId="2527DFD2" w14:textId="77777777">
      <w:pPr>
        <w:tabs>
          <w:tab w:val="left" w:pos="709"/>
        </w:tabs>
      </w:pPr>
    </w:p>
    <w:p w:rsidR="006001ED" w:rsidP="006001ED" w:rsidRDefault="006001ED" w14:paraId="05C24CD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6001ED" w:rsidP="006001ED" w:rsidRDefault="006001ED" w14:paraId="0A099305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001ED" w:rsidP="006001ED" w:rsidRDefault="006001ED" w14:paraId="2C59D6EC" w14:textId="77777777">
      <w:pPr>
        <w:tabs>
          <w:tab w:val="left" w:pos="709"/>
        </w:tabs>
      </w:pPr>
    </w:p>
    <w:p w:rsidR="006001ED" w:rsidP="006001ED" w:rsidRDefault="006001ED" w14:paraId="0D96E6BE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001ED" w:rsidP="006001ED" w:rsidRDefault="006001ED" w14:paraId="711EB3A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001ED" w:rsidP="006001ED" w:rsidRDefault="006001ED" w14:paraId="41DFFDF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001ED" w:rsidP="006001ED" w:rsidRDefault="006001ED" w14:paraId="491DD76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001ED" w:rsidP="006001ED" w:rsidRDefault="006001ED" w14:paraId="18DD3D86" w14:textId="77777777">
      <w:pPr>
        <w:tabs>
          <w:tab w:val="left" w:pos="709"/>
        </w:tabs>
      </w:pPr>
    </w:p>
    <w:p w:rsidR="006001ED" w:rsidP="006001ED" w:rsidRDefault="006001ED" w14:paraId="7A8DEC82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6001ED" w:rsidP="006001ED" w:rsidRDefault="006001ED" w14:paraId="31B72539" w14:textId="77777777">
      <w:pPr>
        <w:tabs>
          <w:tab w:val="left" w:pos="709"/>
        </w:tabs>
        <w:jc w:val="both"/>
      </w:pPr>
    </w:p>
    <w:p w:rsidR="006001ED" w:rsidP="006001ED" w:rsidRDefault="006001ED" w14:paraId="5A1BC80F" w14:textId="77777777">
      <w:pPr>
        <w:tabs>
          <w:tab w:val="left" w:pos="709"/>
        </w:tabs>
      </w:pPr>
      <w:r>
        <w:t xml:space="preserve"> </w:t>
      </w:r>
      <w:r>
        <w:tab/>
        <w:t>17. St-2675/2019</w:t>
      </w:r>
    </w:p>
    <w:p w:rsidR="006001ED" w:rsidP="006001ED" w:rsidRDefault="006001ED" w14:paraId="76D6C4CF" w14:textId="77777777">
      <w:pPr>
        <w:tabs>
          <w:tab w:val="left" w:pos="709"/>
        </w:tabs>
      </w:pPr>
    </w:p>
    <w:p w:rsidR="006001ED" w:rsidP="006001ED" w:rsidRDefault="006001ED" w14:paraId="28491F7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001ED" w:rsidP="006001ED" w:rsidRDefault="006001ED" w14:paraId="184962EA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6001ED" w:rsidP="006001ED" w:rsidRDefault="006001ED" w14:paraId="52646B72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001ED" w:rsidP="006001ED" w:rsidRDefault="006001ED" w14:paraId="717AD658" w14:textId="77777777">
      <w:pPr>
        <w:tabs>
          <w:tab w:val="left" w:pos="709"/>
        </w:tabs>
        <w:ind w:firstLine="708"/>
        <w:jc w:val="both"/>
      </w:pPr>
    </w:p>
    <w:p w:rsidR="006001ED" w:rsidP="006001ED" w:rsidRDefault="006001ED" w14:paraId="107DD752" w14:textId="77777777">
      <w:pPr>
        <w:tabs>
          <w:tab w:val="left" w:pos="709"/>
        </w:tabs>
        <w:jc w:val="both"/>
      </w:pPr>
      <w:r>
        <w:t xml:space="preserve">protiv </w:t>
      </w:r>
    </w:p>
    <w:p w:rsidR="006001ED" w:rsidP="006001ED" w:rsidRDefault="006001ED" w14:paraId="46BA271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001ED" w:rsidP="006001ED" w:rsidRDefault="006001ED" w14:paraId="6E7AE0C4" w14:textId="77777777">
      <w:pPr>
        <w:tabs>
          <w:tab w:val="left" w:pos="709"/>
        </w:tabs>
        <w:ind w:left="708"/>
        <w:jc w:val="both"/>
      </w:pPr>
      <w:r>
        <w:tab/>
        <w:t xml:space="preserve">LUX RIDE j.d.o.o. za trgovinu i usluge, Sesvete, Kobiljačka cesta 154, </w:t>
      </w:r>
    </w:p>
    <w:p w:rsidR="006001ED" w:rsidP="006001ED" w:rsidRDefault="006001ED" w14:paraId="7B0DB49D" w14:textId="77777777">
      <w:pPr>
        <w:tabs>
          <w:tab w:val="left" w:pos="709"/>
        </w:tabs>
        <w:ind w:left="708"/>
        <w:jc w:val="both"/>
      </w:pPr>
      <w:r>
        <w:t>OIB: 33533430613</w:t>
      </w:r>
    </w:p>
    <w:p w:rsidR="006001ED" w:rsidP="006001ED" w:rsidRDefault="006001ED" w14:paraId="57D6DD26" w14:textId="77777777">
      <w:pPr>
        <w:tabs>
          <w:tab w:val="left" w:pos="709"/>
        </w:tabs>
        <w:ind w:left="708"/>
        <w:jc w:val="both"/>
      </w:pPr>
    </w:p>
    <w:p w:rsidR="006001ED" w:rsidP="006001ED" w:rsidRDefault="006001ED" w14:paraId="68EEED38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001ED" w:rsidP="006001ED" w:rsidRDefault="006001ED" w14:paraId="310F6532" w14:textId="77777777">
      <w:pPr>
        <w:tabs>
          <w:tab w:val="left" w:pos="709"/>
        </w:tabs>
        <w:jc w:val="both"/>
      </w:pPr>
    </w:p>
    <w:p w:rsidR="006001ED" w:rsidP="006001ED" w:rsidRDefault="006001ED" w14:paraId="36A9FF9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001ED" w:rsidP="006001ED" w:rsidRDefault="006001ED" w14:paraId="32BE0D55" w14:textId="77777777">
      <w:pPr>
        <w:tabs>
          <w:tab w:val="left" w:pos="709"/>
        </w:tabs>
      </w:pPr>
    </w:p>
    <w:p w:rsidR="006001ED" w:rsidP="006001ED" w:rsidRDefault="006001ED" w14:paraId="40123D7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001ED" w:rsidP="006001ED" w:rsidRDefault="006001ED" w14:paraId="16CBB713" w14:textId="77777777">
      <w:pPr>
        <w:tabs>
          <w:tab w:val="left" w:pos="709"/>
        </w:tabs>
      </w:pPr>
    </w:p>
    <w:p w:rsidR="006001ED" w:rsidP="006001ED" w:rsidRDefault="006001ED" w14:paraId="203B0F0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001ED" w:rsidP="006001ED" w:rsidRDefault="006001ED" w14:paraId="14BC18B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001ED" w:rsidP="006001ED" w:rsidRDefault="006001ED" w14:paraId="0F0D25E3" w14:textId="77777777">
      <w:pPr>
        <w:tabs>
          <w:tab w:val="left" w:pos="709"/>
        </w:tabs>
      </w:pPr>
    </w:p>
    <w:p w:rsidR="006001ED" w:rsidP="006001ED" w:rsidRDefault="006001ED" w14:paraId="06731D2E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C7C528F" w14:textId="0C7C528F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01ED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001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01E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01E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01E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01E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001E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01E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01E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0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1E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1E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1E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1E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001E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01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01E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297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St-2675/2019</izvorni_sadrzaj>
    <derivirana_varijabla naziv="DomainObject.Predmet.OznakaBroj_1">St-2675/2019</derivirana_varijabla>
  </DomainObject.Predmet.OznakaBroj>
  <DomainObject.Predmet.OznakaBrojOptuznogAkta>
    <izvorni_sadrzaj>04-06-19-4669</izvorni_sadrzaj>
    <derivirana_varijabla naziv="DomainObject.Predmet.OznakaBrojOptuznogAkta_1">04-06-19-4669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RIDE j.d.o.o. za trgovinu i usluge</izvorni_sadrzaj>
    <derivirana_varijabla naziv="DomainObject.Predmet.ProtustrankaFormated_1">  LUX RIDE j.d.o.o. za trgovinu i usluge</derivirana_varijabla>
  </DomainObject.Predmet.ProtustrankaFormated>
  <DomainObject.Predmet.ProtustrankaFormatedOIB>
    <izvorni_sadrzaj>  LUX RIDE j.d.o.o. za trgovinu i usluge, OIB 33533430613</izvorni_sadrzaj>
    <derivirana_varijabla naziv="DomainObject.Predmet.ProtustrankaFormatedOIB_1">  LUX RIDE j.d.o.o. za trgovinu i usluge, OIB 33533430613</derivirana_varijabla>
  </DomainObject.Predmet.ProtustrankaFormatedOIB>
  <DomainObject.Predmet.ProtustrankaFormatedWithAdress>
    <izvorni_sadrzaj> LUX RIDE j.d.o.o. za trgovinu i usluge, Kobiljačka cesta 154, 10360 Sesvete</izvorni_sadrzaj>
    <derivirana_varijabla naziv="DomainObject.Predmet.ProtustrankaFormatedWithAdress_1"> LUX RIDE j.d.o.o. za trgovinu i usluge, Kobiljačka cesta 154, 10360 Sesvete</derivirana_varijabla>
  </DomainObject.Predmet.ProtustrankaFormatedWithAdress>
  <DomainObject.Predmet.ProtustrankaFormatedWithAdressOIB>
    <izvorni_sadrzaj> LUX RIDE j.d.o.o. za trgovinu i usluge, OIB 33533430613, Kobiljačka cesta 154, 10360 Sesvete</izvorni_sadrzaj>
    <derivirana_varijabla naziv="DomainObject.Predmet.ProtustrankaFormatedWithAdressOIB_1"> LUX RIDE j.d.o.o. za trgovinu i usluge, OIB 33533430613, Kobiljačka cesta 154, 10360 Sesvete</derivirana_varijabla>
  </DomainObject.Predmet.ProtustrankaFormatedWithAdressOIB>
  <DomainObject.Predmet.ProtustrankaWithAdress>
    <izvorni_sadrzaj>LUX RIDE j.d.o.o. za trgovinu i usluge Kobiljačka cesta 154, 10360 Sesvete</izvorni_sadrzaj>
    <derivirana_varijabla naziv="DomainObject.Predmet.ProtustrankaWithAdress_1">LUX RIDE j.d.o.o. za trgovinu i usluge Kobiljačka cesta 154, 10360 Sesvete</derivirana_varijabla>
  </DomainObject.Predmet.ProtustrankaWithAdress>
  <DomainObject.Predmet.ProtustrankaWithAdressOIB>
    <izvorni_sadrzaj>LUX RIDE j.d.o.o. za trgovinu i usluge, OIB 33533430613, Kobiljačka cesta 154, 10360 Sesvete</izvorni_sadrzaj>
    <derivirana_varijabla naziv="DomainObject.Predmet.ProtustrankaWithAdressOIB_1">LUX RIDE j.d.o.o. za trgovinu i usluge, OIB 33533430613, Kobiljačka cesta 154, 10360 Sesvete</derivirana_varijabla>
  </DomainObject.Predmet.ProtustrankaWithAdressOIB>
  <DomainObject.Predmet.ProtustrankaNazivFormated>
    <izvorni_sadrzaj>LUX RIDE j.d.o.o. za trgovinu i usluge</izvorni_sadrzaj>
    <derivirana_varijabla naziv="DomainObject.Predmet.ProtustrankaNazivFormated_1">LUX RIDE j.d.o.o. za trgovinu i usluge</derivirana_varijabla>
  </DomainObject.Predmet.ProtustrankaNazivFormated>
  <DomainObject.Predmet.ProtustrankaNazivFormatedOIB>
    <izvorni_sadrzaj>LUX RIDE j.d.o.o. za trgovinu i usluge, OIB 33533430613</izvorni_sadrzaj>
    <derivirana_varijabla naziv="DomainObject.Predmet.ProtustrankaNazivFormatedOIB_1">LUX RIDE j.d.o.o. za trgovinu i usluge, OIB 33533430613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 RIDE j.d.o.o. za trgovinu i usluge</item>
    </izvorni_sadrzaj>
    <derivirana_varijabla naziv="DomainObject.Predmet.ProtuStrankaListFormated_1">
      <item>LUX RIDE j.d.o.o. za trgovinu i usluge</item>
    </derivirana_varijabla>
  </DomainObject.Predmet.ProtuStrankaListFormated>
  <DomainObject.Predmet.ProtuStrankaListFormatedOIB>
    <izvorni_sadrzaj>
      <item>LUX RIDE j.d.o.o. za trgovinu i usluge, OIB 33533430613</item>
    </izvorni_sadrzaj>
    <derivirana_varijabla naziv="DomainObject.Predmet.ProtuStrankaListFormatedOIB_1">
      <item>LUX RIDE j.d.o.o. za trgovinu i usluge, OIB 33533430613</item>
    </derivirana_varijabla>
  </DomainObject.Predmet.ProtuStrankaListFormatedOIB>
  <DomainObject.Predmet.ProtuStrankaListFormatedWithAdress>
    <izvorni_sadrzaj>
      <item>LUX RIDE j.d.o.o. za trgovinu i usluge, Kobiljačka cesta 154, 10360 Sesvete</item>
    </izvorni_sadrzaj>
    <derivirana_varijabla naziv="DomainObject.Predmet.ProtuStrankaListFormatedWithAdress_1">
      <item>LUX RIDE j.d.o.o. za trgovinu i usluge, Kobiljačka cesta 154, 10360 Sesvete</item>
    </derivirana_varijabla>
  </DomainObject.Predmet.ProtuStrankaListFormatedWithAdress>
  <DomainObject.Predmet.ProtuStrankaListFormatedWithAdressOIB>
    <izvorni_sadrzaj>
      <item>LUX RIDE j.d.o.o. za trgovinu i usluge, OIB 33533430613, Kobiljačka cesta 154, 10360 Sesvete</item>
    </izvorni_sadrzaj>
    <derivirana_varijabla naziv="DomainObject.Predmet.ProtuStrankaListFormatedWithAdressOIB_1">
      <item>LUX RIDE j.d.o.o. za trgovinu i usluge, OIB 33533430613, Kobiljačka cesta 154, 10360 Sesvete</item>
    </derivirana_varijabla>
  </DomainObject.Predmet.ProtuStrankaListFormatedWithAdressOIB>
  <DomainObject.Predmet.ProtuStrankaListNazivFormated>
    <izvorni_sadrzaj>
      <item>LUX RIDE j.d.o.o. za trgovinu i usluge</item>
    </izvorni_sadrzaj>
    <derivirana_varijabla naziv="DomainObject.Predmet.ProtuStrankaListNazivFormated_1">
      <item>LUX RIDE j.d.o.o. za trgovinu i usluge</item>
    </derivirana_varijabla>
  </DomainObject.Predmet.ProtuStrankaListNazivFormated>
  <DomainObject.Predmet.ProtuStrankaListNazivFormatedOIB>
    <izvorni_sadrzaj>
      <item>LUX RIDE j.d.o.o. za trgovinu i usluge, OIB 33533430613</item>
    </izvorni_sadrzaj>
    <derivirana_varijabla naziv="DomainObject.Predmet.ProtuStrankaListNazivFormatedOIB_1">
      <item>LUX RIDE j.d.o.o. za trgovinu i usluge, OIB 33533430613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 RIDE j.d.o.o. za trgovinu i usluge</izvorni_sadrzaj>
    <derivirana_varijabla naziv="DomainObject.Predmet.ProtustrankaIDrugi_1">LUX RIDE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LUX RIDE j.d.o.o. za trgovinu i usluge, OIB 33533430613, Kobiljačka cesta 154, 10360 Sesvete</izvorni_sadrzaj>
    <derivirana_varijabla naziv="DomainObject.Predmet.ProtustrankaIDrugiAdressOIB_1">LUX RIDE j.d.o.o. za trgovinu i usluge, OIB 33533430613, Kobiljačka cesta 154,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 RIDE j.d.o.o. za trgovinu i usluge</item>
      <item>Financijska agencija</item>
    </izvorni_sadrzaj>
    <derivirana_varijabla naziv="DomainObject.Predmet.SudioniciListNaziv_1">
      <item>LUX RIDE j.d.o.o. za trgovinu i usluge</item>
      <item>Financijska agencija</item>
    </derivirana_varijabla>
  </DomainObject.Predmet.SudioniciListNaziv>
  <DomainObject.Predmet.SudioniciListAdressOIB>
    <izvorni_sadrzaj>
      <item>LUX RIDE j.d.o.o. za trgovinu i usluge, OIB 33533430613, Kobiljačka cesta 154,10360 Sesvete</item>
      <item>Financijska agencija, OIB 85821130368, TRG SVIBANJSKIH ŽRTAVA 1995. 1,10000 Zagreb</item>
    </izvorni_sadrzaj>
    <derivirana_varijabla naziv="DomainObject.Predmet.SudioniciListAdressOIB_1">
      <item>LUX RIDE j.d.o.o. za trgovinu i usluge, OIB 33533430613, Kobiljačka cesta 154,10360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33533430613</item>
      <item>, OIB 85821130368</item>
    </izvorni_sadrzaj>
    <derivirana_varijabla naziv="DomainObject.Predmet.SudioniciListNazivOIB_1">
      <item>, OIB 33533430613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840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